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PHYLIPP</w:t>
      </w:r>
      <w:r>
        <w:rPr>
          <w:rFonts w:ascii="Times New Roman" w:hAnsi="Times New Roman" w:cs="Times New Roman"/>
          <w:sz w:val="24"/>
          <w:szCs w:val="24"/>
        </w:rPr>
        <w:t xml:space="preserve">       (fl.1423)</w:t>
      </w:r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Friars Minor of Exeter.</w:t>
      </w:r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380" w:rsidRDefault="00302380" w:rsidP="00302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parish church of Bodmin,</w:t>
      </w:r>
    </w:p>
    <w:p w:rsidR="00302380" w:rsidRDefault="00302380" w:rsidP="00302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Cornwall.</w:t>
      </w:r>
    </w:p>
    <w:p w:rsidR="00302380" w:rsidRDefault="00302380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  <w:bookmarkStart w:id="0" w:name="_GoBack"/>
      <w:bookmarkEnd w:id="0"/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D1ADA" w:rsidRDefault="000D1ADA" w:rsidP="000D1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2016</w:t>
      </w:r>
    </w:p>
    <w:sectPr w:rsidR="00DD5B8A" w:rsidRPr="000D1A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ADA" w:rsidRDefault="000D1ADA" w:rsidP="00564E3C">
      <w:pPr>
        <w:spacing w:after="0" w:line="240" w:lineRule="auto"/>
      </w:pPr>
      <w:r>
        <w:separator/>
      </w:r>
    </w:p>
  </w:endnote>
  <w:endnote w:type="continuationSeparator" w:id="0">
    <w:p w:rsidR="000D1ADA" w:rsidRDefault="000D1AD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2380">
      <w:rPr>
        <w:rFonts w:ascii="Times New Roman" w:hAnsi="Times New Roman" w:cs="Times New Roman"/>
        <w:noProof/>
        <w:sz w:val="24"/>
        <w:szCs w:val="24"/>
      </w:rPr>
      <w:t>21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ADA" w:rsidRDefault="000D1ADA" w:rsidP="00564E3C">
      <w:pPr>
        <w:spacing w:after="0" w:line="240" w:lineRule="auto"/>
      </w:pPr>
      <w:r>
        <w:separator/>
      </w:r>
    </w:p>
  </w:footnote>
  <w:footnote w:type="continuationSeparator" w:id="0">
    <w:p w:rsidR="000D1ADA" w:rsidRDefault="000D1AD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ADA"/>
    <w:rsid w:val="000D1ADA"/>
    <w:rsid w:val="0030238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22040"/>
  <w15:chartTrackingRefBased/>
  <w15:docId w15:val="{CF0B0792-7DFA-4665-A156-A27FD82F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2016-02-06T20:33:00Z</dcterms:created>
  <dcterms:modified xsi:type="dcterms:W3CDTF">2016-06-21T07:21:00Z</dcterms:modified>
</cp:coreProperties>
</file>